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E5781" w:rsidRPr="00CE5781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471D6E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="00C03F2E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 xml:space="preserve">Rok akademicki </w:t>
      </w:r>
      <w:r w:rsidR="00CE5781" w:rsidRPr="00CE5781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90982" w:rsidRDefault="00BE06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90982">
              <w:rPr>
                <w:rFonts w:ascii="Corbel" w:hAnsi="Corbel"/>
                <w:sz w:val="24"/>
                <w:szCs w:val="24"/>
              </w:rPr>
              <w:t>Lokalna i regionalna polityka ekologiczna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A49F1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38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57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578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4D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429B1" w:rsidRDefault="00AA49F1" w:rsidP="00665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6592B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E06FB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6592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A49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C3DD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15386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B2E7C" w:rsidRDefault="001B2E7C" w:rsidP="00E641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64184" w:rsidRDefault="00E64184" w:rsidP="00E6418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C27FC" w:rsidRPr="009C54AE" w:rsidRDefault="001C27F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C0C03" w:rsidP="002C0C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 państwie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zasadach funkcjonowania instytucji</w:t>
            </w:r>
            <w:r w:rsidR="00D163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społeczno-politycznych, a także </w:t>
            </w:r>
            <w:r w:rsidR="00DE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DE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 w:rsidR="00D163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podejmowania decyzji i 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w</w:t>
            </w:r>
            <w:r w:rsidR="00235D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sektorze publicznym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FF506C" w:rsidRPr="00C05F44" w:rsidRDefault="00624947" w:rsidP="00FF506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FF506C" w:rsidRPr="009C54AE">
        <w:rPr>
          <w:rFonts w:ascii="Corbel" w:hAnsi="Corbel"/>
          <w:szCs w:val="24"/>
        </w:rPr>
        <w:lastRenderedPageBreak/>
        <w:t xml:space="preserve">3. </w:t>
      </w:r>
      <w:r w:rsidR="00FF506C">
        <w:rPr>
          <w:rFonts w:ascii="Corbel" w:hAnsi="Corbel"/>
          <w:szCs w:val="24"/>
        </w:rPr>
        <w:t>cele, efekty uczenia się</w:t>
      </w:r>
      <w:r w:rsidR="00FF506C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6038D" w:rsidRPr="00A40B8E" w:rsidRDefault="00F6038D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16411B" w:rsidRPr="00A40B8E">
              <w:rPr>
                <w:rFonts w:ascii="Corbel" w:hAnsi="Corbel"/>
                <w:b w:val="0"/>
                <w:sz w:val="24"/>
                <w:szCs w:val="24"/>
              </w:rPr>
              <w:t>elementów polityki ekologicznej państwa, które mogą/powinny być realizowane</w:t>
            </w:r>
            <w:r w:rsidR="00F97533" w:rsidRPr="00A40B8E">
              <w:rPr>
                <w:rFonts w:ascii="Corbel" w:hAnsi="Corbel"/>
                <w:b w:val="0"/>
                <w:sz w:val="24"/>
                <w:szCs w:val="24"/>
              </w:rPr>
              <w:t xml:space="preserve"> przez jednostki samorządu terytorialnego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0B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6038D" w:rsidRPr="00A40B8E" w:rsidRDefault="00F97533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ukazanie relacji instytucjonalnych i funkcjonalnych pomiędzy jednostkami samorządu terytorialnego a innymi podmiotami administracji publicznej w zakresie lokalnej/regionalnej polityki ekologicznej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6038D" w:rsidRPr="00A40B8E" w:rsidRDefault="00324EA2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przekazanie wiedzy na temat instrumentów lokalnej/regionalnej polityki ekologicznej</w:t>
            </w:r>
          </w:p>
        </w:tc>
      </w:tr>
      <w:tr w:rsidR="00324EA2" w:rsidRPr="00A40B8E" w:rsidTr="00F6038D">
        <w:tc>
          <w:tcPr>
            <w:tcW w:w="851" w:type="dxa"/>
            <w:vAlign w:val="center"/>
          </w:tcPr>
          <w:p w:rsidR="00324EA2" w:rsidRPr="00A40B8E" w:rsidRDefault="00324EA2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24EA2" w:rsidRPr="00A40B8E" w:rsidRDefault="00CF6F8F" w:rsidP="00A40B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324EA2" w:rsidRPr="00A40B8E">
              <w:rPr>
                <w:rFonts w:ascii="Corbel" w:hAnsi="Corbel"/>
                <w:b w:val="0"/>
                <w:sz w:val="24"/>
                <w:szCs w:val="24"/>
              </w:rPr>
              <w:t xml:space="preserve"> zasad finansowania działań proekologicznych na poziomie gminy, powiatu i</w:t>
            </w:r>
            <w:r w:rsidR="00A40B8E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324EA2" w:rsidRPr="00A40B8E">
              <w:rPr>
                <w:rFonts w:ascii="Corbel" w:hAnsi="Corbel"/>
                <w:b w:val="0"/>
                <w:sz w:val="24"/>
                <w:szCs w:val="24"/>
              </w:rPr>
              <w:t xml:space="preserve">województwa 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324EA2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6038D" w:rsidRPr="00A40B8E" w:rsidRDefault="00F97533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zapoznanie z programami </w:t>
            </w:r>
            <w:r w:rsidR="003132EE" w:rsidRPr="00A40B8E">
              <w:rPr>
                <w:rFonts w:ascii="Corbel" w:hAnsi="Corbel"/>
                <w:b w:val="0"/>
                <w:sz w:val="24"/>
                <w:szCs w:val="24"/>
              </w:rPr>
              <w:t>na rzecz ochrony środowiska wdrażanymi na poziomie lokalnym i regionalnym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01E99" w:rsidTr="0071620A">
        <w:tc>
          <w:tcPr>
            <w:tcW w:w="1701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01E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01E9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01E99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038D" w:rsidRPr="00F01E9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:rsidR="00F6038D" w:rsidRPr="00F01E99" w:rsidRDefault="00F6038D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 xml:space="preserve">posiada wiedzę na temat struktur 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>administracji publicznej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,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 xml:space="preserve">realizujących politykę ekologiczną 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>na poziomie regionalnym i lokalnym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A00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_W0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F6038D" w:rsidRPr="00F01E99" w:rsidRDefault="00A00C0D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zna uwarunkowania lokalnej/regionalnej polityki ekologicznej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A00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_W0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F6038D" w:rsidRPr="00F01E99" w:rsidRDefault="004779D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przygotowuje propozycje rozwiązania lokalnych problemów rozwojowych, uwzględniając normy prawne, etyczne i polityczne zgodne z wymogami ekologii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F603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</w:t>
            </w:r>
            <w:r w:rsidR="004779D3" w:rsidRPr="00F01E99">
              <w:rPr>
                <w:rFonts w:ascii="Corbel" w:hAnsi="Corbel"/>
                <w:sz w:val="24"/>
                <w:szCs w:val="24"/>
              </w:rPr>
              <w:t>U07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:rsidR="00F6038D" w:rsidRPr="00F01E99" w:rsidRDefault="004779D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ocenia działania władz lokalnych/regionalnych pod kątem przestrzegania zasad zrównoważonego rozwoju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4779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</w:t>
            </w:r>
            <w:r w:rsidR="004779D3" w:rsidRPr="00F01E99">
              <w:rPr>
                <w:rFonts w:ascii="Corbel" w:hAnsi="Corbel"/>
                <w:sz w:val="24"/>
                <w:szCs w:val="24"/>
              </w:rPr>
              <w:t>U09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BD06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:rsidR="00F6038D" w:rsidRPr="00F01E99" w:rsidRDefault="00BD0659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jest wrażliwy na problemy ochrony środowiska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:rsidR="00F6038D" w:rsidRPr="00F01E99" w:rsidRDefault="00F6038D" w:rsidP="00F01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jest przygotowany do aktywnego uczestniczenia w</w:t>
            </w:r>
            <w:r w:rsidR="00F01E99">
              <w:rPr>
                <w:rFonts w:ascii="Corbel" w:hAnsi="Corbel"/>
                <w:sz w:val="24"/>
                <w:szCs w:val="24"/>
              </w:rPr>
              <w:t> </w:t>
            </w:r>
            <w:r w:rsidRPr="00F01E99">
              <w:rPr>
                <w:rFonts w:ascii="Corbel" w:hAnsi="Corbel"/>
                <w:sz w:val="24"/>
                <w:szCs w:val="24"/>
              </w:rPr>
              <w:t>życiu</w:t>
            </w:r>
            <w:r w:rsid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1E99">
              <w:rPr>
                <w:rFonts w:ascii="Corbel" w:hAnsi="Corbel"/>
                <w:sz w:val="24"/>
                <w:szCs w:val="24"/>
              </w:rPr>
              <w:t>jednostki samorządowej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 xml:space="preserve">, a </w:t>
            </w:r>
            <w:r w:rsidRPr="00F01E99">
              <w:rPr>
                <w:rFonts w:ascii="Corbel" w:hAnsi="Corbel"/>
                <w:sz w:val="24"/>
                <w:szCs w:val="24"/>
              </w:rPr>
              <w:t>także angażowania się w działalność</w:t>
            </w:r>
            <w:r w:rsid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1E99">
              <w:rPr>
                <w:rFonts w:ascii="Corbel" w:hAnsi="Corbel"/>
                <w:sz w:val="24"/>
                <w:szCs w:val="24"/>
              </w:rPr>
              <w:t xml:space="preserve">zinstytucjonalizowanych grup działających na rzecz 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uwzględniania ekologii w lok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 xml:space="preserve">alnej i 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regionalnej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 xml:space="preserve"> polityce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C56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_K0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B4EF0" w:rsidTr="00923D7D">
        <w:tc>
          <w:tcPr>
            <w:tcW w:w="9639" w:type="dxa"/>
          </w:tcPr>
          <w:p w:rsidR="0085747A" w:rsidRPr="00EB4EF0" w:rsidRDefault="0085747A" w:rsidP="00EB4E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B4E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EF0" w:rsidRPr="00EB4EF0" w:rsidTr="00923D7D">
        <w:tc>
          <w:tcPr>
            <w:tcW w:w="9639" w:type="dxa"/>
          </w:tcPr>
          <w:p w:rsidR="00EB4EF0" w:rsidRPr="00EB4EF0" w:rsidRDefault="0017225F" w:rsidP="00EB4E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85747A" w:rsidRPr="009C54AE" w:rsidRDefault="0085747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06801" w:rsidTr="00923D7D">
        <w:tc>
          <w:tcPr>
            <w:tcW w:w="9639" w:type="dxa"/>
          </w:tcPr>
          <w:p w:rsidR="0085747A" w:rsidRPr="00606801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Przedmiot lokalnej/regionalnej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lastRenderedPageBreak/>
              <w:t>Podmioty lokalnej/regionalnej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Instrumenty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Planowanie lokalnego/regionalnego rozwoju zrównoważonego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Zagospodarowanie przestrzenne i ochrona cennych obszarów przyrodniczych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Gospodarka odpadami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Gospodarka wodno-ściekowa</w:t>
            </w:r>
          </w:p>
        </w:tc>
      </w:tr>
      <w:tr w:rsidR="00EB4EF0" w:rsidRPr="00606801" w:rsidTr="00923D7D">
        <w:tc>
          <w:tcPr>
            <w:tcW w:w="9639" w:type="dxa"/>
          </w:tcPr>
          <w:p w:rsidR="00EB4EF0" w:rsidRPr="00606801" w:rsidRDefault="00EA1694" w:rsidP="00EB4E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Ochrona powietrza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B4E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Edukacja na rzecz postaw proekologicznych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3C7193" w:rsidRDefault="00EB4EF0" w:rsidP="003C7193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C7193">
        <w:rPr>
          <w:rFonts w:ascii="Corbel" w:hAnsi="Corbel"/>
          <w:sz w:val="24"/>
          <w:szCs w:val="24"/>
        </w:rPr>
        <w:t>dyskusja</w:t>
      </w:r>
      <w:r w:rsidR="000E1CB5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>analiza aktów prawnych</w:t>
      </w:r>
      <w:r w:rsidR="006B4FA8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>dokumentów</w:t>
      </w:r>
      <w:r w:rsidR="006B4FA8" w:rsidRPr="003C7193">
        <w:rPr>
          <w:rFonts w:ascii="Corbel" w:hAnsi="Corbel"/>
          <w:sz w:val="24"/>
          <w:szCs w:val="24"/>
        </w:rPr>
        <w:t xml:space="preserve"> i rozwiązań praktycznych</w:t>
      </w:r>
      <w:r w:rsidRPr="003C7193">
        <w:rPr>
          <w:rFonts w:ascii="Corbel" w:hAnsi="Corbel"/>
          <w:sz w:val="24"/>
          <w:szCs w:val="24"/>
        </w:rPr>
        <w:t xml:space="preserve"> dotyczących realizacji </w:t>
      </w:r>
      <w:r w:rsidR="000531B5" w:rsidRPr="003C7193">
        <w:rPr>
          <w:rFonts w:ascii="Corbel" w:hAnsi="Corbel"/>
          <w:sz w:val="24"/>
          <w:szCs w:val="24"/>
        </w:rPr>
        <w:t xml:space="preserve">polityki ekologicznej </w:t>
      </w:r>
      <w:r w:rsidR="00D61491" w:rsidRPr="003C7193">
        <w:rPr>
          <w:rFonts w:ascii="Corbel" w:hAnsi="Corbel"/>
          <w:sz w:val="24"/>
          <w:szCs w:val="24"/>
        </w:rPr>
        <w:t>na poziomie lokalnym i regionalnym</w:t>
      </w:r>
      <w:r w:rsidR="003C7193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 xml:space="preserve">praca w grupach </w:t>
      </w:r>
    </w:p>
    <w:p w:rsidR="0085747A" w:rsidRDefault="0085747A" w:rsidP="00580DB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bookmarkStart w:id="0" w:name="_GoBack"/>
      <w:bookmarkEnd w:id="0"/>
    </w:p>
    <w:p w:rsidR="00580DB7" w:rsidRPr="00580DB7" w:rsidRDefault="00580DB7" w:rsidP="00580DB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218A6" w:rsidRPr="009C54AE" w:rsidTr="00D47C16">
        <w:tc>
          <w:tcPr>
            <w:tcW w:w="1985" w:type="dxa"/>
            <w:vAlign w:val="center"/>
          </w:tcPr>
          <w:p w:rsidR="00A218A6" w:rsidRPr="00955656" w:rsidRDefault="00A218A6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01 </w:t>
            </w:r>
          </w:p>
        </w:tc>
        <w:tc>
          <w:tcPr>
            <w:tcW w:w="5528" w:type="dxa"/>
          </w:tcPr>
          <w:p w:rsidR="00A218A6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podstawie odpowiedzi podczas zajęć</w:t>
            </w:r>
          </w:p>
        </w:tc>
        <w:tc>
          <w:tcPr>
            <w:tcW w:w="2126" w:type="dxa"/>
            <w:vAlign w:val="center"/>
          </w:tcPr>
          <w:p w:rsidR="00A218A6" w:rsidRPr="00D72599" w:rsidRDefault="00496F17" w:rsidP="00F917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96F17" w:rsidRPr="009C54AE" w:rsidTr="00D47C16">
        <w:trPr>
          <w:trHeight w:val="227"/>
        </w:trPr>
        <w:tc>
          <w:tcPr>
            <w:tcW w:w="1985" w:type="dxa"/>
            <w:vAlign w:val="center"/>
          </w:tcPr>
          <w:p w:rsidR="00496F17" w:rsidRPr="00955656" w:rsidRDefault="00F33E82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="00496F17" w:rsidRPr="00955656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podstawie odpowiedzi podczas zajęć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rPr>
          <w:cantSplit/>
        </w:trPr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496F17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a podstawie 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treści przedstawianych propozycji rozwiązania określonych problemów środowiskowych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496F17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a podstawie 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wypowiedzi podczas dyskusji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038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a podstawie wypowiedzi podczas dyskusji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96F17" w:rsidRPr="00D72599" w:rsidRDefault="003E74C7" w:rsidP="003E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a podstawie o</w:t>
            </w:r>
            <w:r w:rsidR="00DF482A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bserwacji </w:t>
            </w:r>
            <w:r w:rsidR="00930A62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podczas pracy w grupie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 </w:t>
            </w:r>
            <w:r w:rsidR="00DF482A" w:rsidRPr="00D72599">
              <w:rPr>
                <w:rFonts w:ascii="Corbel" w:hAnsi="Corbel"/>
                <w:b w:val="0"/>
                <w:smallCaps w:val="0"/>
                <w:szCs w:val="24"/>
              </w:rPr>
              <w:t>wypowiedzi podczas zajęć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E74C7" w:rsidP="00CC34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B4EF0" w:rsidRPr="00EB4EF0">
              <w:rPr>
                <w:rFonts w:ascii="Corbel" w:hAnsi="Corbel"/>
                <w:b w:val="0"/>
                <w:smallCaps w:val="0"/>
                <w:szCs w:val="24"/>
              </w:rPr>
              <w:t>ktywny udział w zajęciach</w:t>
            </w:r>
            <w:r w:rsidR="00EB4EF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D7B57">
              <w:rPr>
                <w:rFonts w:ascii="Corbel" w:hAnsi="Corbel"/>
                <w:b w:val="0"/>
                <w:smallCaps w:val="0"/>
                <w:szCs w:val="24"/>
              </w:rPr>
              <w:t>praca pisemna na temat polityki ekologicznej gminy zamieszkania/pochodzenia studenta</w:t>
            </w:r>
            <w:r w:rsidR="00EB4EF0"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1B2E7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9C54AE" w:rsidRDefault="006B4FA8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681951">
        <w:tc>
          <w:tcPr>
            <w:tcW w:w="4962" w:type="dxa"/>
          </w:tcPr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9C54AE" w:rsidRDefault="00B21F1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681951">
        <w:tc>
          <w:tcPr>
            <w:tcW w:w="4962" w:type="dxa"/>
          </w:tcPr>
          <w:p w:rsidR="0071620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9C54AE" w:rsidRDefault="00F34D5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B21F1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6E052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A169F9" w:rsidRDefault="00A169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DD5A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1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A00B45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B2E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00B45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B2E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DD5A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16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21A76" w:rsidRDefault="0085747A" w:rsidP="00A21A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43EE8" w:rsidRPr="009C54AE" w:rsidRDefault="00A21A76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Burzyńska D., </w:t>
            </w:r>
            <w:r w:rsidRPr="006E05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Rola inwestycji ekologicznych w zrównoważonym rozwoju gmin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niwersytetu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ódzkiego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09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Graczyk A.,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Instrumenty rynkowe polityki ekologicznej.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D73F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Uniwersytetu Ekonomicznego, Wrocław 2013.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-Dec D.,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gminny w kreowaniu zrównoważonego rozwoju obszarów przyrodniczo cennych województwa lubelskiego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PSW JPII, Biała Podlaska 2015.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-Dec D.,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gminny w zrównoważonym rozwoju obszarów przyrodniczo cennych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„Studia Ekonomiczne i Regionalne” 2016, nr 3.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Lorek A.</w:t>
            </w:r>
            <w:r w:rsidR="00365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Ocena polskiej polityki ekologicznej w warunkach zrównoważonego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„Prace Naukowe Uniwersytetu Ekonomicznego we Wrocławiu” 2015, nr 409.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Burchard-Dziubińska M.,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na poziomie lokalnym i regionalnym.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2010.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="00BA1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EkoMiasto#Środowisko</w:t>
            </w:r>
            <w:proofErr w:type="spellEnd"/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Zrównoważony, inteligentny i partycypacyjny rozwój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</w:t>
            </w:r>
            <w:r w:rsidR="009A4A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365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2016.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Smolorz B.,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gmin w warunkach zrównoważonego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„Problemy Ekologii” 2008, nr 4.</w:t>
            </w:r>
          </w:p>
          <w:p w:rsidR="009E5610" w:rsidRPr="00FE4934" w:rsidRDefault="0029177D" w:rsidP="009E561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Strus D.,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Polski po akcesji do Unii Europejskiej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JR, Warszawa 2016.</w:t>
            </w:r>
          </w:p>
        </w:tc>
      </w:tr>
    </w:tbl>
    <w:p w:rsidR="00DD5A1F" w:rsidRDefault="00DD5A1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C7B2E">
      <w:pgSz w:w="11906" w:h="16838"/>
      <w:pgMar w:top="993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8EF" w:rsidRDefault="00CF38EF" w:rsidP="00C16ABF">
      <w:pPr>
        <w:spacing w:after="0" w:line="240" w:lineRule="auto"/>
      </w:pPr>
      <w:r>
        <w:separator/>
      </w:r>
    </w:p>
  </w:endnote>
  <w:endnote w:type="continuationSeparator" w:id="0">
    <w:p w:rsidR="00CF38EF" w:rsidRDefault="00CF38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8EF" w:rsidRDefault="00CF38EF" w:rsidP="00C16ABF">
      <w:pPr>
        <w:spacing w:after="0" w:line="240" w:lineRule="auto"/>
      </w:pPr>
      <w:r>
        <w:separator/>
      </w:r>
    </w:p>
  </w:footnote>
  <w:footnote w:type="continuationSeparator" w:id="0">
    <w:p w:rsidR="00CF38EF" w:rsidRDefault="00CF38EF" w:rsidP="00C16ABF">
      <w:pPr>
        <w:spacing w:after="0" w:line="240" w:lineRule="auto"/>
      </w:pPr>
      <w:r>
        <w:continuationSeparator/>
      </w:r>
    </w:p>
  </w:footnote>
  <w:footnote w:id="1">
    <w:p w:rsidR="0086559A" w:rsidRDefault="008655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1B5"/>
    <w:rsid w:val="00064859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CB5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11B"/>
    <w:rsid w:val="00164FA7"/>
    <w:rsid w:val="00166A03"/>
    <w:rsid w:val="001716C0"/>
    <w:rsid w:val="001718A7"/>
    <w:rsid w:val="0017225F"/>
    <w:rsid w:val="001737CF"/>
    <w:rsid w:val="00176083"/>
    <w:rsid w:val="00192F37"/>
    <w:rsid w:val="001A70D2"/>
    <w:rsid w:val="001B2E7C"/>
    <w:rsid w:val="001C27FC"/>
    <w:rsid w:val="001C3DD6"/>
    <w:rsid w:val="001C68B4"/>
    <w:rsid w:val="001D657B"/>
    <w:rsid w:val="001D7B54"/>
    <w:rsid w:val="001E0209"/>
    <w:rsid w:val="001F2CA2"/>
    <w:rsid w:val="001F6A8F"/>
    <w:rsid w:val="00207720"/>
    <w:rsid w:val="002144C0"/>
    <w:rsid w:val="0022477D"/>
    <w:rsid w:val="002278A9"/>
    <w:rsid w:val="002336F9"/>
    <w:rsid w:val="00235D79"/>
    <w:rsid w:val="0024028F"/>
    <w:rsid w:val="00244ABC"/>
    <w:rsid w:val="00281FF2"/>
    <w:rsid w:val="002857DE"/>
    <w:rsid w:val="00291567"/>
    <w:rsid w:val="0029177D"/>
    <w:rsid w:val="002A22BF"/>
    <w:rsid w:val="002A2389"/>
    <w:rsid w:val="002A671D"/>
    <w:rsid w:val="002B4D55"/>
    <w:rsid w:val="002B5EA0"/>
    <w:rsid w:val="002B6119"/>
    <w:rsid w:val="002C0C03"/>
    <w:rsid w:val="002C1F06"/>
    <w:rsid w:val="002D3151"/>
    <w:rsid w:val="002D3375"/>
    <w:rsid w:val="002D73D4"/>
    <w:rsid w:val="002E2D55"/>
    <w:rsid w:val="002F02A3"/>
    <w:rsid w:val="002F477B"/>
    <w:rsid w:val="002F4ABE"/>
    <w:rsid w:val="003018BA"/>
    <w:rsid w:val="0030395F"/>
    <w:rsid w:val="00305C92"/>
    <w:rsid w:val="003132EE"/>
    <w:rsid w:val="003151C5"/>
    <w:rsid w:val="003166E3"/>
    <w:rsid w:val="00324EA2"/>
    <w:rsid w:val="0033018B"/>
    <w:rsid w:val="003343CF"/>
    <w:rsid w:val="00346FE9"/>
    <w:rsid w:val="0034759A"/>
    <w:rsid w:val="003503F6"/>
    <w:rsid w:val="003530DD"/>
    <w:rsid w:val="00363F78"/>
    <w:rsid w:val="003655ED"/>
    <w:rsid w:val="003A0A5B"/>
    <w:rsid w:val="003A1176"/>
    <w:rsid w:val="003C0BAE"/>
    <w:rsid w:val="003C7193"/>
    <w:rsid w:val="003D18A9"/>
    <w:rsid w:val="003D6CE2"/>
    <w:rsid w:val="003E1941"/>
    <w:rsid w:val="003E2FE6"/>
    <w:rsid w:val="003E49D5"/>
    <w:rsid w:val="003E4B9E"/>
    <w:rsid w:val="003E74C7"/>
    <w:rsid w:val="003F205D"/>
    <w:rsid w:val="003F38C0"/>
    <w:rsid w:val="003F733D"/>
    <w:rsid w:val="00414E3C"/>
    <w:rsid w:val="00417D54"/>
    <w:rsid w:val="0042244A"/>
    <w:rsid w:val="0042745A"/>
    <w:rsid w:val="00431D5C"/>
    <w:rsid w:val="00434DC5"/>
    <w:rsid w:val="004362C6"/>
    <w:rsid w:val="00437FA2"/>
    <w:rsid w:val="00445970"/>
    <w:rsid w:val="00461EFC"/>
    <w:rsid w:val="004652C2"/>
    <w:rsid w:val="004706D1"/>
    <w:rsid w:val="00471326"/>
    <w:rsid w:val="00471D6E"/>
    <w:rsid w:val="0047598D"/>
    <w:rsid w:val="004770FA"/>
    <w:rsid w:val="004779D3"/>
    <w:rsid w:val="004840FD"/>
    <w:rsid w:val="0048428D"/>
    <w:rsid w:val="00490F7D"/>
    <w:rsid w:val="00491678"/>
    <w:rsid w:val="004968E2"/>
    <w:rsid w:val="00496F17"/>
    <w:rsid w:val="004A3AFD"/>
    <w:rsid w:val="004A3EEA"/>
    <w:rsid w:val="004A4D1F"/>
    <w:rsid w:val="004A6769"/>
    <w:rsid w:val="004C1BBA"/>
    <w:rsid w:val="004C433A"/>
    <w:rsid w:val="004D5282"/>
    <w:rsid w:val="004E5A36"/>
    <w:rsid w:val="004F1551"/>
    <w:rsid w:val="004F55A3"/>
    <w:rsid w:val="004F59E5"/>
    <w:rsid w:val="0050496F"/>
    <w:rsid w:val="00513B6F"/>
    <w:rsid w:val="00517C63"/>
    <w:rsid w:val="005363C4"/>
    <w:rsid w:val="00536BDE"/>
    <w:rsid w:val="00543ACC"/>
    <w:rsid w:val="0056696D"/>
    <w:rsid w:val="00576686"/>
    <w:rsid w:val="00580DB7"/>
    <w:rsid w:val="005813E2"/>
    <w:rsid w:val="0059098D"/>
    <w:rsid w:val="005945D8"/>
    <w:rsid w:val="0059484D"/>
    <w:rsid w:val="005A0855"/>
    <w:rsid w:val="005A3196"/>
    <w:rsid w:val="005C080F"/>
    <w:rsid w:val="005C55E5"/>
    <w:rsid w:val="005C696A"/>
    <w:rsid w:val="005C7B2E"/>
    <w:rsid w:val="005E6E85"/>
    <w:rsid w:val="005F31D2"/>
    <w:rsid w:val="00604320"/>
    <w:rsid w:val="00606801"/>
    <w:rsid w:val="0061029B"/>
    <w:rsid w:val="0061404C"/>
    <w:rsid w:val="00617230"/>
    <w:rsid w:val="0062125C"/>
    <w:rsid w:val="00621CE1"/>
    <w:rsid w:val="00624947"/>
    <w:rsid w:val="00627FC9"/>
    <w:rsid w:val="00647FA8"/>
    <w:rsid w:val="00650C5F"/>
    <w:rsid w:val="00654934"/>
    <w:rsid w:val="0065695F"/>
    <w:rsid w:val="006620D9"/>
    <w:rsid w:val="0066592B"/>
    <w:rsid w:val="00671958"/>
    <w:rsid w:val="00675843"/>
    <w:rsid w:val="00676853"/>
    <w:rsid w:val="00681951"/>
    <w:rsid w:val="00696477"/>
    <w:rsid w:val="006B1652"/>
    <w:rsid w:val="006B4FA8"/>
    <w:rsid w:val="006D050F"/>
    <w:rsid w:val="006D6139"/>
    <w:rsid w:val="006E052E"/>
    <w:rsid w:val="006E5D65"/>
    <w:rsid w:val="006F1282"/>
    <w:rsid w:val="006F1FBC"/>
    <w:rsid w:val="006F31E2"/>
    <w:rsid w:val="006F6DC0"/>
    <w:rsid w:val="00706544"/>
    <w:rsid w:val="007072BA"/>
    <w:rsid w:val="00714100"/>
    <w:rsid w:val="0071620A"/>
    <w:rsid w:val="00724677"/>
    <w:rsid w:val="00725459"/>
    <w:rsid w:val="007327BD"/>
    <w:rsid w:val="00734608"/>
    <w:rsid w:val="007365BC"/>
    <w:rsid w:val="00745302"/>
    <w:rsid w:val="007461D6"/>
    <w:rsid w:val="00746EC8"/>
    <w:rsid w:val="00763BF1"/>
    <w:rsid w:val="00766FD4"/>
    <w:rsid w:val="00780A0F"/>
    <w:rsid w:val="0078168C"/>
    <w:rsid w:val="00787C2A"/>
    <w:rsid w:val="00790E27"/>
    <w:rsid w:val="0079337D"/>
    <w:rsid w:val="007A4022"/>
    <w:rsid w:val="007A6E6E"/>
    <w:rsid w:val="007C3299"/>
    <w:rsid w:val="007C3BCC"/>
    <w:rsid w:val="007C4546"/>
    <w:rsid w:val="007C4ABB"/>
    <w:rsid w:val="007D6E56"/>
    <w:rsid w:val="007F4155"/>
    <w:rsid w:val="0081554D"/>
    <w:rsid w:val="0081707E"/>
    <w:rsid w:val="0082519A"/>
    <w:rsid w:val="008272F4"/>
    <w:rsid w:val="008415B7"/>
    <w:rsid w:val="00843EE8"/>
    <w:rsid w:val="008449B3"/>
    <w:rsid w:val="008552A2"/>
    <w:rsid w:val="0085747A"/>
    <w:rsid w:val="0086559A"/>
    <w:rsid w:val="00884922"/>
    <w:rsid w:val="00885F64"/>
    <w:rsid w:val="00890982"/>
    <w:rsid w:val="008917F9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6E29"/>
    <w:rsid w:val="00912CD2"/>
    <w:rsid w:val="00916188"/>
    <w:rsid w:val="0092045C"/>
    <w:rsid w:val="00923D7D"/>
    <w:rsid w:val="00930A62"/>
    <w:rsid w:val="009508DF"/>
    <w:rsid w:val="00950DAC"/>
    <w:rsid w:val="00954A07"/>
    <w:rsid w:val="00997F14"/>
    <w:rsid w:val="009A4AAD"/>
    <w:rsid w:val="009A58EF"/>
    <w:rsid w:val="009A78D9"/>
    <w:rsid w:val="009C3E31"/>
    <w:rsid w:val="009C54AE"/>
    <w:rsid w:val="009C788E"/>
    <w:rsid w:val="009D3F3B"/>
    <w:rsid w:val="009E0543"/>
    <w:rsid w:val="009E3B41"/>
    <w:rsid w:val="009E5610"/>
    <w:rsid w:val="009F3C5C"/>
    <w:rsid w:val="009F4610"/>
    <w:rsid w:val="00A00B45"/>
    <w:rsid w:val="00A00C0D"/>
    <w:rsid w:val="00A00ECC"/>
    <w:rsid w:val="00A11C1D"/>
    <w:rsid w:val="00A155EE"/>
    <w:rsid w:val="00A169F9"/>
    <w:rsid w:val="00A218A6"/>
    <w:rsid w:val="00A21A76"/>
    <w:rsid w:val="00A2245B"/>
    <w:rsid w:val="00A30110"/>
    <w:rsid w:val="00A30187"/>
    <w:rsid w:val="00A36899"/>
    <w:rsid w:val="00A371F6"/>
    <w:rsid w:val="00A40B8E"/>
    <w:rsid w:val="00A43BF6"/>
    <w:rsid w:val="00A53FA5"/>
    <w:rsid w:val="00A54817"/>
    <w:rsid w:val="00A601C8"/>
    <w:rsid w:val="00A60799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3773"/>
    <w:rsid w:val="00AE5FCB"/>
    <w:rsid w:val="00AF2C1E"/>
    <w:rsid w:val="00B06142"/>
    <w:rsid w:val="00B101D5"/>
    <w:rsid w:val="00B135B1"/>
    <w:rsid w:val="00B21F15"/>
    <w:rsid w:val="00B3130B"/>
    <w:rsid w:val="00B40ADB"/>
    <w:rsid w:val="00B423B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7B1"/>
    <w:rsid w:val="00B94F08"/>
    <w:rsid w:val="00BA1465"/>
    <w:rsid w:val="00BB520A"/>
    <w:rsid w:val="00BD0659"/>
    <w:rsid w:val="00BD0689"/>
    <w:rsid w:val="00BD3869"/>
    <w:rsid w:val="00BD66E9"/>
    <w:rsid w:val="00BD6FF4"/>
    <w:rsid w:val="00BE06FB"/>
    <w:rsid w:val="00BE5533"/>
    <w:rsid w:val="00BF2C41"/>
    <w:rsid w:val="00C03F2E"/>
    <w:rsid w:val="00C058B4"/>
    <w:rsid w:val="00C05F44"/>
    <w:rsid w:val="00C11D96"/>
    <w:rsid w:val="00C131B5"/>
    <w:rsid w:val="00C16ABF"/>
    <w:rsid w:val="00C170AE"/>
    <w:rsid w:val="00C2420A"/>
    <w:rsid w:val="00C26CB7"/>
    <w:rsid w:val="00C324C1"/>
    <w:rsid w:val="00C344A3"/>
    <w:rsid w:val="00C36992"/>
    <w:rsid w:val="00C56036"/>
    <w:rsid w:val="00C569A8"/>
    <w:rsid w:val="00C61DC5"/>
    <w:rsid w:val="00C629B4"/>
    <w:rsid w:val="00C67E92"/>
    <w:rsid w:val="00C70A26"/>
    <w:rsid w:val="00C766DF"/>
    <w:rsid w:val="00C85D28"/>
    <w:rsid w:val="00C94B98"/>
    <w:rsid w:val="00CA2B96"/>
    <w:rsid w:val="00CA5089"/>
    <w:rsid w:val="00CC343D"/>
    <w:rsid w:val="00CD6897"/>
    <w:rsid w:val="00CE5781"/>
    <w:rsid w:val="00CE5BAC"/>
    <w:rsid w:val="00CF25BE"/>
    <w:rsid w:val="00CF38EF"/>
    <w:rsid w:val="00CF5127"/>
    <w:rsid w:val="00CF6F8F"/>
    <w:rsid w:val="00CF78ED"/>
    <w:rsid w:val="00D000CD"/>
    <w:rsid w:val="00D02B25"/>
    <w:rsid w:val="00D02EBA"/>
    <w:rsid w:val="00D1634D"/>
    <w:rsid w:val="00D17C3C"/>
    <w:rsid w:val="00D26B2C"/>
    <w:rsid w:val="00D352C9"/>
    <w:rsid w:val="00D425B2"/>
    <w:rsid w:val="00D428D6"/>
    <w:rsid w:val="00D429B1"/>
    <w:rsid w:val="00D47C16"/>
    <w:rsid w:val="00D552B2"/>
    <w:rsid w:val="00D608D1"/>
    <w:rsid w:val="00D61491"/>
    <w:rsid w:val="00D63A1B"/>
    <w:rsid w:val="00D72599"/>
    <w:rsid w:val="00D73B8C"/>
    <w:rsid w:val="00D73F18"/>
    <w:rsid w:val="00D74119"/>
    <w:rsid w:val="00D8075B"/>
    <w:rsid w:val="00D8678B"/>
    <w:rsid w:val="00D93F3D"/>
    <w:rsid w:val="00DA2114"/>
    <w:rsid w:val="00DC55DE"/>
    <w:rsid w:val="00DD0F6B"/>
    <w:rsid w:val="00DD5A1F"/>
    <w:rsid w:val="00DD7B57"/>
    <w:rsid w:val="00DE09C0"/>
    <w:rsid w:val="00DE4308"/>
    <w:rsid w:val="00DE4A14"/>
    <w:rsid w:val="00DF320D"/>
    <w:rsid w:val="00DF482A"/>
    <w:rsid w:val="00DF71C8"/>
    <w:rsid w:val="00E129B8"/>
    <w:rsid w:val="00E21E7D"/>
    <w:rsid w:val="00E22FBC"/>
    <w:rsid w:val="00E24BF5"/>
    <w:rsid w:val="00E25338"/>
    <w:rsid w:val="00E51E44"/>
    <w:rsid w:val="00E57053"/>
    <w:rsid w:val="00E63348"/>
    <w:rsid w:val="00E64184"/>
    <w:rsid w:val="00E742AA"/>
    <w:rsid w:val="00E77E88"/>
    <w:rsid w:val="00E8107D"/>
    <w:rsid w:val="00E95A6A"/>
    <w:rsid w:val="00E960BB"/>
    <w:rsid w:val="00EA1694"/>
    <w:rsid w:val="00EA2074"/>
    <w:rsid w:val="00EA4832"/>
    <w:rsid w:val="00EA4E9D"/>
    <w:rsid w:val="00EB20E4"/>
    <w:rsid w:val="00EB4EF0"/>
    <w:rsid w:val="00EC4899"/>
    <w:rsid w:val="00ED03AB"/>
    <w:rsid w:val="00ED15E6"/>
    <w:rsid w:val="00ED32D2"/>
    <w:rsid w:val="00EE32DE"/>
    <w:rsid w:val="00EE5457"/>
    <w:rsid w:val="00F01E99"/>
    <w:rsid w:val="00F070AB"/>
    <w:rsid w:val="00F17567"/>
    <w:rsid w:val="00F27A7B"/>
    <w:rsid w:val="00F33E82"/>
    <w:rsid w:val="00F34D5A"/>
    <w:rsid w:val="00F526AF"/>
    <w:rsid w:val="00F6038D"/>
    <w:rsid w:val="00F617C3"/>
    <w:rsid w:val="00F7066B"/>
    <w:rsid w:val="00F80553"/>
    <w:rsid w:val="00F83B28"/>
    <w:rsid w:val="00F917F9"/>
    <w:rsid w:val="00F9595B"/>
    <w:rsid w:val="00F974DA"/>
    <w:rsid w:val="00F97533"/>
    <w:rsid w:val="00FA46E5"/>
    <w:rsid w:val="00FB7DBA"/>
    <w:rsid w:val="00FC1C25"/>
    <w:rsid w:val="00FC3F45"/>
    <w:rsid w:val="00FD1BD1"/>
    <w:rsid w:val="00FD503F"/>
    <w:rsid w:val="00FD7589"/>
    <w:rsid w:val="00FE4934"/>
    <w:rsid w:val="00FF016A"/>
    <w:rsid w:val="00FF0EBB"/>
    <w:rsid w:val="00FF1401"/>
    <w:rsid w:val="00FF506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3931D"/>
  <w15:docId w15:val="{F354BF0A-3C32-4697-A0EF-203A0C73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7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7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E9498-E3C7-4CC3-9478-8DADC434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4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25</cp:revision>
  <cp:lastPrinted>2019-02-06T12:12:00Z</cp:lastPrinted>
  <dcterms:created xsi:type="dcterms:W3CDTF">2020-02-19T19:21:00Z</dcterms:created>
  <dcterms:modified xsi:type="dcterms:W3CDTF">2022-05-25T12:59:00Z</dcterms:modified>
</cp:coreProperties>
</file>